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EC7" w:rsidRDefault="00881EC7" w:rsidP="00356112">
      <w:pPr>
        <w:pStyle w:val="Header"/>
      </w:pPr>
    </w:p>
    <w:p w:rsidR="00881EC7" w:rsidRPr="00356112" w:rsidRDefault="00881EC7" w:rsidP="00D2638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56112">
        <w:rPr>
          <w:rFonts w:ascii="Arial" w:hAnsi="Arial" w:cs="Arial"/>
          <w:b/>
          <w:bCs/>
          <w:sz w:val="28"/>
          <w:szCs w:val="28"/>
        </w:rPr>
        <w:t>Modo indicativo</w:t>
      </w:r>
    </w:p>
    <w:p w:rsidR="00881EC7" w:rsidRPr="00356112" w:rsidRDefault="00881EC7" w:rsidP="00356112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  <w:lang w:eastAsia="pt-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pfYWcbQxMnfksWSM:" o:spid="_x0000_s1026" type="#_x0000_t75" alt="http://t3.gstatic.com/images?q=tbn:YWcbQxMnfksWSM:http://www.altham.com/assets/images/Hospital-Wash-Hands-Cartoon.jpg" href="http://images.google.pt/imgres?imgurl=http://www.altham.com/assets/images/Hospital-Wash-Hands-Cartoon.jpg&amp;imgrefurl=http://www.altham.com/html/health_and_safety_cartoons.html&amp;usg=__wTgq0EOKCH-xFDoxm__Og7vlNio=&amp;h=198&amp;w=197&amp;sz=29&amp;hl=pt-PT&amp;start=3&amp;itbs=1&amp;tbnid=YWcbQxMnfksWSM:&amp;tbnh=104&amp;tbnw=103&amp;prev=/images?q=wash+++cartoon&amp;hl=pt-PT&amp;sa=G&amp;gbv=2&amp;tbs=isch" style="position:absolute;left:0;text-align:left;margin-left:67.1pt;margin-top:-26.05pt;width:57pt;height:57.75pt;z-index:-251660288;visibility:visible" o:button="t">
            <v:fill o:detectmouseclick="t"/>
            <v:imagedata r:id="rId4" o:title=""/>
          </v:shape>
        </w:pict>
      </w:r>
      <w:r w:rsidRPr="00356112">
        <w:rPr>
          <w:rFonts w:ascii="Arial" w:hAnsi="Arial" w:cs="Arial"/>
          <w:b/>
          <w:bCs/>
          <w:sz w:val="24"/>
          <w:szCs w:val="24"/>
        </w:rPr>
        <w:t xml:space="preserve">Verbo </w:t>
      </w:r>
      <w:r>
        <w:rPr>
          <w:rFonts w:ascii="Arial" w:hAnsi="Arial" w:cs="Arial"/>
          <w:b/>
          <w:bCs/>
          <w:sz w:val="24"/>
          <w:szCs w:val="24"/>
        </w:rPr>
        <w:t>Lavar</w:t>
      </w:r>
      <w:r w:rsidRPr="00356112">
        <w:rPr>
          <w:rFonts w:ascii="Arial" w:hAnsi="Arial" w:cs="Arial"/>
          <w:b/>
          <w:bCs/>
          <w:sz w:val="24"/>
          <w:szCs w:val="24"/>
        </w:rPr>
        <w:t xml:space="preserve">   ___ Conjugação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19"/>
        <w:gridCol w:w="2120"/>
        <w:gridCol w:w="2119"/>
        <w:gridCol w:w="2120"/>
        <w:gridCol w:w="2120"/>
      </w:tblGrid>
      <w:tr w:rsidR="00881EC7" w:rsidRPr="00FA7D71">
        <w:tc>
          <w:tcPr>
            <w:tcW w:w="2119" w:type="dxa"/>
            <w:vMerge w:val="restart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Presente</w:t>
            </w:r>
          </w:p>
        </w:tc>
        <w:tc>
          <w:tcPr>
            <w:tcW w:w="6359" w:type="dxa"/>
            <w:gridSpan w:val="3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</w:t>
            </w:r>
          </w:p>
        </w:tc>
        <w:tc>
          <w:tcPr>
            <w:tcW w:w="2120" w:type="dxa"/>
            <w:vMerge w:val="restart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Futuro</w:t>
            </w:r>
          </w:p>
        </w:tc>
      </w:tr>
      <w:tr w:rsidR="00881EC7" w:rsidRPr="00FA7D71">
        <w:tc>
          <w:tcPr>
            <w:tcW w:w="2119" w:type="dxa"/>
            <w:vMerge/>
          </w:tcPr>
          <w:p w:rsidR="00881EC7" w:rsidRPr="00FA7D71" w:rsidRDefault="00881EC7" w:rsidP="00FA7D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perfeito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mais que perfeito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imperfeito</w:t>
            </w:r>
          </w:p>
        </w:tc>
        <w:tc>
          <w:tcPr>
            <w:tcW w:w="2120" w:type="dxa"/>
            <w:vMerge/>
          </w:tcPr>
          <w:p w:rsidR="00881EC7" w:rsidRPr="00FA7D71" w:rsidRDefault="00881EC7" w:rsidP="00FA7D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Eu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Tu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Tu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Tu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Tu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Tu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Nós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Nós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Nós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Nós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Nós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Vós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Vós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Vós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Vós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Vós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Eles</w:t>
            </w:r>
          </w:p>
        </w:tc>
      </w:tr>
    </w:tbl>
    <w:p w:rsidR="00881EC7" w:rsidRDefault="00881EC7" w:rsidP="00356112">
      <w:pPr>
        <w:spacing w:after="0" w:line="360" w:lineRule="auto"/>
        <w:rPr>
          <w:rFonts w:ascii="Arial" w:hAnsi="Arial" w:cs="Arial"/>
          <w:sz w:val="12"/>
          <w:szCs w:val="12"/>
        </w:rPr>
      </w:pPr>
    </w:p>
    <w:p w:rsidR="00881EC7" w:rsidRPr="00356112" w:rsidRDefault="00881EC7" w:rsidP="00356112">
      <w:pPr>
        <w:spacing w:after="0" w:line="360" w:lineRule="auto"/>
        <w:rPr>
          <w:rFonts w:ascii="Arial" w:hAnsi="Arial" w:cs="Arial"/>
          <w:sz w:val="12"/>
          <w:szCs w:val="12"/>
        </w:rPr>
      </w:pPr>
    </w:p>
    <w:p w:rsidR="00881EC7" w:rsidRPr="00356112" w:rsidRDefault="00881EC7" w:rsidP="00356112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  <w:lang w:eastAsia="pt-PT"/>
        </w:rPr>
        <w:pict>
          <v:shape id="ipfJjB2QVwQoWisCM:" o:spid="_x0000_s1027" type="#_x0000_t75" alt="http://t2.gstatic.com/images?q=tbn:JjB2QVwQoWisCM:http://writelikecrazy.files.wordpress.com/2008/09/cartoon_pen-and-paper2.jpg" href="http://images.google.pt/imgres?imgurl=http://writelikecrazy.files.wordpress.com/2008/09/cartoon_pen-and-paper2.jpg&amp;imgrefurl=http://writelikecrazy.wordpress.com/2008/09/25/5-prompt-friday-4/&amp;usg=__8-XFylThVswDED0h2vcA0ERPFLM=&amp;h=448&amp;w=353&amp;sz=18&amp;hl=pt-PT&amp;start=9&amp;itbs=1&amp;tbnid=JjB2QVwQoWisCM:&amp;tbnh=127&amp;tbnw=100&amp;prev=/images?q=write+++cartoon&amp;hl=pt-PT&amp;sa=G&amp;gbv=2&amp;tbs=isch" style="position:absolute;left:0;text-align:left;margin-left:96.95pt;margin-top:-28.35pt;width:52.4pt;height:66.55pt;rotation:1855200fd;z-index:-251661312;visibility:visible" o:button="t">
            <v:fill o:detectmouseclick="t"/>
            <v:imagedata r:id="rId5" o:title=""/>
          </v:shape>
        </w:pict>
      </w:r>
      <w:r w:rsidRPr="00356112">
        <w:rPr>
          <w:rFonts w:ascii="Arial" w:hAnsi="Arial" w:cs="Arial"/>
          <w:b/>
          <w:bCs/>
          <w:sz w:val="24"/>
          <w:szCs w:val="24"/>
        </w:rPr>
        <w:t xml:space="preserve">Verbo </w:t>
      </w:r>
      <w:r>
        <w:rPr>
          <w:rFonts w:ascii="Arial" w:hAnsi="Arial" w:cs="Arial"/>
          <w:b/>
          <w:bCs/>
          <w:sz w:val="24"/>
          <w:szCs w:val="24"/>
        </w:rPr>
        <w:t>Escrever</w:t>
      </w:r>
      <w:r w:rsidRPr="00356112">
        <w:rPr>
          <w:rFonts w:ascii="Arial" w:hAnsi="Arial" w:cs="Arial"/>
          <w:b/>
          <w:bCs/>
          <w:sz w:val="24"/>
          <w:szCs w:val="24"/>
        </w:rPr>
        <w:t xml:space="preserve">   ___ Conjugação</w:t>
      </w:r>
      <w:r w:rsidRPr="00356112">
        <w:rPr>
          <w:rFonts w:ascii="Arial" w:hAnsi="Arial" w:cs="Arial"/>
          <w:color w:val="000000"/>
        </w:rPr>
        <w:t xml:space="preserve"> 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19"/>
        <w:gridCol w:w="2120"/>
        <w:gridCol w:w="2119"/>
        <w:gridCol w:w="2120"/>
        <w:gridCol w:w="2120"/>
      </w:tblGrid>
      <w:tr w:rsidR="00881EC7" w:rsidRPr="00FA7D71">
        <w:tc>
          <w:tcPr>
            <w:tcW w:w="2119" w:type="dxa"/>
            <w:vMerge w:val="restart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Presente</w:t>
            </w:r>
          </w:p>
        </w:tc>
        <w:tc>
          <w:tcPr>
            <w:tcW w:w="6359" w:type="dxa"/>
            <w:gridSpan w:val="3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</w:t>
            </w:r>
          </w:p>
        </w:tc>
        <w:tc>
          <w:tcPr>
            <w:tcW w:w="2120" w:type="dxa"/>
            <w:vMerge w:val="restart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Futuro</w:t>
            </w:r>
          </w:p>
        </w:tc>
      </w:tr>
      <w:tr w:rsidR="00881EC7" w:rsidRPr="00FA7D71">
        <w:tc>
          <w:tcPr>
            <w:tcW w:w="2119" w:type="dxa"/>
            <w:vMerge/>
          </w:tcPr>
          <w:p w:rsidR="00881EC7" w:rsidRPr="00FA7D71" w:rsidRDefault="00881EC7" w:rsidP="00FA7D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perfeito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mais que perfeito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imperfeito</w:t>
            </w:r>
          </w:p>
        </w:tc>
        <w:tc>
          <w:tcPr>
            <w:tcW w:w="2120" w:type="dxa"/>
            <w:vMerge/>
          </w:tcPr>
          <w:p w:rsidR="00881EC7" w:rsidRPr="00FA7D71" w:rsidRDefault="00881EC7" w:rsidP="00FA7D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Eu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Tu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Tu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Tu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Tu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Tu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Nós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Nós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Nós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Nós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Nós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Vós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Vós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Vós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Vós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Vós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Eles</w:t>
            </w:r>
          </w:p>
        </w:tc>
      </w:tr>
    </w:tbl>
    <w:p w:rsidR="00881EC7" w:rsidRPr="00356112" w:rsidRDefault="00881EC7">
      <w:pPr>
        <w:rPr>
          <w:rFonts w:ascii="Arial" w:hAnsi="Arial" w:cs="Arial"/>
          <w:sz w:val="12"/>
          <w:szCs w:val="12"/>
        </w:rPr>
      </w:pPr>
    </w:p>
    <w:p w:rsidR="00881EC7" w:rsidRPr="00356112" w:rsidRDefault="00881EC7" w:rsidP="00356112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  <w:lang w:eastAsia="pt-PT"/>
        </w:rPr>
        <w:pict>
          <v:shape id="ipfLA0cr8aAqoddpM:" o:spid="_x0000_s1028" type="#_x0000_t75" alt="http://t0.gstatic.com/images?q=tbn:LA0cr8aAqoddpM:http://www.dreamstime.com/open-door-cartoon-style-1-thumb1088507.jpg" href="http://images.google.pt/imgres?imgurl=http://www.dreamstime.com/open-door-cartoon-style-1-thumb1088507.jpg&amp;imgrefurl=http://www.dreamstime.com/royalty-free-stock-photography-open-door-cartoon-style-1-image1088507&amp;usg=__lLwDPFOpZVLaBFyrvfMfY0SQ6u0=&amp;h=350&amp;w=263&amp;sz=15&amp;hl=pt-PT&amp;start=1&amp;itbs=1&amp;tbnid=LA0cr8aAqoddpM:&amp;tbnh=120&amp;tbnw=90&amp;prev=/images?q=open+++cartoon&amp;hl=pt-PT&amp;gbv=2&amp;tbs=isch" style="position:absolute;left:0;text-align:left;margin-left:63.35pt;margin-top:-37.75pt;width:60.9pt;height:81.25pt;rotation:-573189fd;z-index:-251659264;visibility:visible" o:button="t">
            <v:fill o:detectmouseclick="t"/>
            <v:imagedata r:id="rId6" o:title=""/>
          </v:shape>
        </w:pict>
      </w:r>
      <w:r w:rsidRPr="00356112">
        <w:rPr>
          <w:rFonts w:ascii="Arial" w:hAnsi="Arial" w:cs="Arial"/>
          <w:b/>
          <w:bCs/>
          <w:sz w:val="24"/>
          <w:szCs w:val="24"/>
        </w:rPr>
        <w:t xml:space="preserve">Verbo </w:t>
      </w:r>
      <w:r>
        <w:rPr>
          <w:rFonts w:ascii="Arial" w:hAnsi="Arial" w:cs="Arial"/>
          <w:b/>
          <w:bCs/>
          <w:sz w:val="24"/>
          <w:szCs w:val="24"/>
        </w:rPr>
        <w:t>Abrir</w:t>
      </w:r>
      <w:r w:rsidRPr="00356112">
        <w:rPr>
          <w:rFonts w:ascii="Arial" w:hAnsi="Arial" w:cs="Arial"/>
          <w:b/>
          <w:bCs/>
          <w:sz w:val="24"/>
          <w:szCs w:val="24"/>
        </w:rPr>
        <w:t xml:space="preserve">   ___ Conjugação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19"/>
        <w:gridCol w:w="2120"/>
        <w:gridCol w:w="2119"/>
        <w:gridCol w:w="2120"/>
        <w:gridCol w:w="2120"/>
      </w:tblGrid>
      <w:tr w:rsidR="00881EC7" w:rsidRPr="00FA7D71">
        <w:tc>
          <w:tcPr>
            <w:tcW w:w="2119" w:type="dxa"/>
            <w:vMerge w:val="restart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Presente</w:t>
            </w:r>
          </w:p>
        </w:tc>
        <w:tc>
          <w:tcPr>
            <w:tcW w:w="6359" w:type="dxa"/>
            <w:gridSpan w:val="3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</w:t>
            </w:r>
          </w:p>
        </w:tc>
        <w:tc>
          <w:tcPr>
            <w:tcW w:w="2120" w:type="dxa"/>
            <w:vMerge w:val="restart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Futuro</w:t>
            </w:r>
          </w:p>
        </w:tc>
      </w:tr>
      <w:tr w:rsidR="00881EC7" w:rsidRPr="00FA7D71">
        <w:tc>
          <w:tcPr>
            <w:tcW w:w="2119" w:type="dxa"/>
            <w:vMerge/>
          </w:tcPr>
          <w:p w:rsidR="00881EC7" w:rsidRPr="00FA7D71" w:rsidRDefault="00881EC7" w:rsidP="00FA7D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perfeito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mais que perfeito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imperfeito</w:t>
            </w:r>
          </w:p>
        </w:tc>
        <w:tc>
          <w:tcPr>
            <w:tcW w:w="2120" w:type="dxa"/>
            <w:vMerge/>
          </w:tcPr>
          <w:p w:rsidR="00881EC7" w:rsidRPr="00FA7D71" w:rsidRDefault="00881EC7" w:rsidP="00FA7D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Eu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Tu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Tu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Tu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Tu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Tu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Nós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Nós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Nós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Nós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Nós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Vós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Vós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Vós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Vós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Vós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FA7D71">
              <w:rPr>
                <w:rFonts w:ascii="Arial" w:hAnsi="Arial" w:cs="Arial"/>
                <w:sz w:val="20"/>
                <w:szCs w:val="20"/>
              </w:rPr>
              <w:t>Eles</w:t>
            </w:r>
          </w:p>
        </w:tc>
      </w:tr>
    </w:tbl>
    <w:p w:rsidR="00881EC7" w:rsidRDefault="00881EC7" w:rsidP="00A10FA9">
      <w:pPr>
        <w:rPr>
          <w:rFonts w:ascii="Arial" w:hAnsi="Arial" w:cs="Arial"/>
          <w:sz w:val="24"/>
          <w:szCs w:val="24"/>
        </w:rPr>
      </w:pPr>
    </w:p>
    <w:p w:rsidR="00881EC7" w:rsidRDefault="00881EC7" w:rsidP="00A10FA9">
      <w:pPr>
        <w:rPr>
          <w:rFonts w:ascii="Arial" w:hAnsi="Arial" w:cs="Arial"/>
          <w:sz w:val="24"/>
          <w:szCs w:val="24"/>
        </w:rPr>
      </w:pPr>
    </w:p>
    <w:p w:rsidR="00881EC7" w:rsidRPr="00356112" w:rsidRDefault="00881EC7" w:rsidP="002422C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56112">
        <w:rPr>
          <w:rFonts w:ascii="Arial" w:hAnsi="Arial" w:cs="Arial"/>
          <w:b/>
          <w:bCs/>
          <w:sz w:val="28"/>
          <w:szCs w:val="28"/>
        </w:rPr>
        <w:t>Modo indicativo</w:t>
      </w:r>
    </w:p>
    <w:p w:rsidR="00881EC7" w:rsidRPr="00356112" w:rsidRDefault="00881EC7" w:rsidP="002422CD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  <w:lang w:eastAsia="pt-PT"/>
        </w:rPr>
        <w:pict>
          <v:shape id="_x0000_s1029" type="#_x0000_t75" alt="http://t3.gstatic.com/images?q=tbn:YWcbQxMnfksWSM:http://www.altham.com/assets/images/Hospital-Wash-Hands-Cartoon.jpg" href="http://images.google.pt/imgres?imgurl=http://www.altham.com/assets/images/Hospital-Wash-Hands-Cartoon.jpg&amp;imgrefurl=http://www.altham.com/html/health_and_safety_cartoons.html&amp;usg=__wTgq0EOKCH-xFDoxm__Og7vlNio=&amp;h=198&amp;w=197&amp;sz=29&amp;hl=pt-PT&amp;start=3&amp;itbs=1&amp;tbnid=YWcbQxMnfksWSM:&amp;tbnh=104&amp;tbnw=103&amp;prev=/images?q=wash+++cartoon&amp;hl=pt-PT&amp;sa=G&amp;gbv=2&amp;tbs=isch" style="position:absolute;left:0;text-align:left;margin-left:67.1pt;margin-top:-26.05pt;width:57pt;height:57.75pt;z-index:-251657216;visibility:visible" o:button="t">
            <v:fill o:detectmouseclick="t"/>
            <v:imagedata r:id="rId4" o:title=""/>
          </v:shape>
        </w:pict>
      </w:r>
      <w:r w:rsidRPr="00356112">
        <w:rPr>
          <w:rFonts w:ascii="Arial" w:hAnsi="Arial" w:cs="Arial"/>
          <w:b/>
          <w:bCs/>
          <w:sz w:val="24"/>
          <w:szCs w:val="24"/>
        </w:rPr>
        <w:t xml:space="preserve">Verbo </w:t>
      </w:r>
      <w:r>
        <w:rPr>
          <w:rFonts w:ascii="Arial" w:hAnsi="Arial" w:cs="Arial"/>
          <w:b/>
          <w:bCs/>
          <w:sz w:val="24"/>
          <w:szCs w:val="24"/>
        </w:rPr>
        <w:t>Lavar</w:t>
      </w:r>
      <w:r w:rsidRPr="00356112">
        <w:rPr>
          <w:rFonts w:ascii="Arial" w:hAnsi="Arial" w:cs="Arial"/>
          <w:b/>
          <w:bCs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color w:val="FF0000"/>
          <w:sz w:val="24"/>
          <w:szCs w:val="24"/>
        </w:rPr>
        <w:t>1ª</w:t>
      </w:r>
      <w:r w:rsidRPr="00356112">
        <w:rPr>
          <w:rFonts w:ascii="Arial" w:hAnsi="Arial" w:cs="Arial"/>
          <w:b/>
          <w:bCs/>
          <w:sz w:val="24"/>
          <w:szCs w:val="24"/>
        </w:rPr>
        <w:t xml:space="preserve"> Conjugação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19"/>
        <w:gridCol w:w="2120"/>
        <w:gridCol w:w="2119"/>
        <w:gridCol w:w="2120"/>
        <w:gridCol w:w="2120"/>
      </w:tblGrid>
      <w:tr w:rsidR="00881EC7" w:rsidRPr="00FA7D71">
        <w:tc>
          <w:tcPr>
            <w:tcW w:w="2119" w:type="dxa"/>
            <w:vMerge w:val="restart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Presente</w:t>
            </w:r>
          </w:p>
        </w:tc>
        <w:tc>
          <w:tcPr>
            <w:tcW w:w="6359" w:type="dxa"/>
            <w:gridSpan w:val="3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</w:t>
            </w:r>
          </w:p>
        </w:tc>
        <w:tc>
          <w:tcPr>
            <w:tcW w:w="2120" w:type="dxa"/>
            <w:vMerge w:val="restart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Futuro</w:t>
            </w:r>
          </w:p>
        </w:tc>
      </w:tr>
      <w:tr w:rsidR="00881EC7" w:rsidRPr="00FA7D71">
        <w:tc>
          <w:tcPr>
            <w:tcW w:w="2119" w:type="dxa"/>
            <w:vMerge/>
          </w:tcPr>
          <w:p w:rsidR="00881EC7" w:rsidRPr="00FA7D71" w:rsidRDefault="00881EC7" w:rsidP="00FA7D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perfeito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mais que perfeito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imperfeito</w:t>
            </w:r>
          </w:p>
        </w:tc>
        <w:tc>
          <w:tcPr>
            <w:tcW w:w="2120" w:type="dxa"/>
            <w:vMerge/>
          </w:tcPr>
          <w:p w:rsidR="00881EC7" w:rsidRPr="00FA7D71" w:rsidRDefault="00881EC7" w:rsidP="00FA7D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Eu lavo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Eu lavei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Eu lavara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Eu lavava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Eu lavarei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 lavas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 lavaste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 lavaras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 lavavas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 lavarás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 lava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 lavou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 lavara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 lavava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 lavará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Nós lavamos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Nós lavámos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Nós laváramos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Nós lavávamos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Nós lavaremos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Vós lavais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Vós lavastes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Vós laváreis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Vós laváveis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Vós lavareis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Eles lavam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Eles lavaram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Eles lavaram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Eles lavavam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Eles lavarão</w:t>
            </w:r>
          </w:p>
        </w:tc>
      </w:tr>
    </w:tbl>
    <w:p w:rsidR="00881EC7" w:rsidRDefault="00881EC7" w:rsidP="002422CD">
      <w:pPr>
        <w:spacing w:after="0" w:line="360" w:lineRule="auto"/>
        <w:rPr>
          <w:rFonts w:ascii="Arial" w:hAnsi="Arial" w:cs="Arial"/>
          <w:sz w:val="12"/>
          <w:szCs w:val="12"/>
        </w:rPr>
      </w:pPr>
    </w:p>
    <w:p w:rsidR="00881EC7" w:rsidRPr="00356112" w:rsidRDefault="00881EC7" w:rsidP="002422CD">
      <w:pPr>
        <w:spacing w:after="0" w:line="360" w:lineRule="auto"/>
        <w:rPr>
          <w:rFonts w:ascii="Arial" w:hAnsi="Arial" w:cs="Arial"/>
          <w:sz w:val="12"/>
          <w:szCs w:val="12"/>
        </w:rPr>
      </w:pPr>
    </w:p>
    <w:p w:rsidR="00881EC7" w:rsidRPr="00356112" w:rsidRDefault="00881EC7" w:rsidP="002422CD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  <w:lang w:eastAsia="pt-PT"/>
        </w:rPr>
        <w:pict>
          <v:shape id="_x0000_s1030" type="#_x0000_t75" alt="http://t2.gstatic.com/images?q=tbn:JjB2QVwQoWisCM:http://writelikecrazy.files.wordpress.com/2008/09/cartoon_pen-and-paper2.jpg" href="http://images.google.pt/imgres?imgurl=http://writelikecrazy.files.wordpress.com/2008/09/cartoon_pen-and-paper2.jpg&amp;imgrefurl=http://writelikecrazy.wordpress.com/2008/09/25/5-prompt-friday-4/&amp;usg=__8-XFylThVswDED0h2vcA0ERPFLM=&amp;h=448&amp;w=353&amp;sz=18&amp;hl=pt-PT&amp;start=9&amp;itbs=1&amp;tbnid=JjB2QVwQoWisCM:&amp;tbnh=127&amp;tbnw=100&amp;prev=/images?q=write+++cartoon&amp;hl=pt-PT&amp;sa=G&amp;gbv=2&amp;tbs=isch" style="position:absolute;left:0;text-align:left;margin-left:96.95pt;margin-top:-28.35pt;width:52.4pt;height:66.55pt;rotation:1855200fd;z-index:-251658240;visibility:visible" o:button="t">
            <v:fill o:detectmouseclick="t"/>
            <v:imagedata r:id="rId5" o:title=""/>
          </v:shape>
        </w:pict>
      </w:r>
      <w:r w:rsidRPr="00356112">
        <w:rPr>
          <w:rFonts w:ascii="Arial" w:hAnsi="Arial" w:cs="Arial"/>
          <w:b/>
          <w:bCs/>
          <w:sz w:val="24"/>
          <w:szCs w:val="24"/>
        </w:rPr>
        <w:t xml:space="preserve">Verbo </w:t>
      </w:r>
      <w:r>
        <w:rPr>
          <w:rFonts w:ascii="Arial" w:hAnsi="Arial" w:cs="Arial"/>
          <w:b/>
          <w:bCs/>
          <w:sz w:val="24"/>
          <w:szCs w:val="24"/>
        </w:rPr>
        <w:t>Escrever</w:t>
      </w:r>
      <w:r w:rsidRPr="00356112">
        <w:rPr>
          <w:rFonts w:ascii="Arial" w:hAnsi="Arial" w:cs="Arial"/>
          <w:b/>
          <w:bCs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color w:val="FF0000"/>
          <w:sz w:val="24"/>
          <w:szCs w:val="24"/>
        </w:rPr>
        <w:t>2ª</w:t>
      </w:r>
      <w:r w:rsidRPr="00356112">
        <w:rPr>
          <w:rFonts w:ascii="Arial" w:hAnsi="Arial" w:cs="Arial"/>
          <w:b/>
          <w:bCs/>
          <w:sz w:val="24"/>
          <w:szCs w:val="24"/>
        </w:rPr>
        <w:t xml:space="preserve"> Conjugação</w:t>
      </w:r>
      <w:r w:rsidRPr="00356112">
        <w:rPr>
          <w:rFonts w:ascii="Arial" w:hAnsi="Arial" w:cs="Arial"/>
          <w:color w:val="000000"/>
        </w:rPr>
        <w:t xml:space="preserve"> 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19"/>
        <w:gridCol w:w="2120"/>
        <w:gridCol w:w="2119"/>
        <w:gridCol w:w="2120"/>
        <w:gridCol w:w="2120"/>
      </w:tblGrid>
      <w:tr w:rsidR="00881EC7" w:rsidRPr="00FA7D71">
        <w:tc>
          <w:tcPr>
            <w:tcW w:w="2119" w:type="dxa"/>
            <w:vMerge w:val="restart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Presente</w:t>
            </w:r>
          </w:p>
        </w:tc>
        <w:tc>
          <w:tcPr>
            <w:tcW w:w="6359" w:type="dxa"/>
            <w:gridSpan w:val="3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</w:t>
            </w:r>
          </w:p>
        </w:tc>
        <w:tc>
          <w:tcPr>
            <w:tcW w:w="2120" w:type="dxa"/>
            <w:vMerge w:val="restart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Futuro</w:t>
            </w:r>
          </w:p>
        </w:tc>
      </w:tr>
      <w:tr w:rsidR="00881EC7" w:rsidRPr="00FA7D71">
        <w:tc>
          <w:tcPr>
            <w:tcW w:w="2119" w:type="dxa"/>
            <w:vMerge/>
          </w:tcPr>
          <w:p w:rsidR="00881EC7" w:rsidRPr="00FA7D71" w:rsidRDefault="00881EC7" w:rsidP="00FA7D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perfeito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mais que perfeito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imperfeito</w:t>
            </w:r>
          </w:p>
        </w:tc>
        <w:tc>
          <w:tcPr>
            <w:tcW w:w="2120" w:type="dxa"/>
            <w:vMerge/>
          </w:tcPr>
          <w:p w:rsidR="00881EC7" w:rsidRPr="00FA7D71" w:rsidRDefault="00881EC7" w:rsidP="00FA7D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Eu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Eu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Nós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Nós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Nós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Nós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Nós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Vós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Vós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Eles</w:t>
            </w:r>
          </w:p>
        </w:tc>
      </w:tr>
    </w:tbl>
    <w:p w:rsidR="00881EC7" w:rsidRPr="00356112" w:rsidRDefault="00881EC7" w:rsidP="002422CD">
      <w:pPr>
        <w:rPr>
          <w:rFonts w:ascii="Arial" w:hAnsi="Arial" w:cs="Arial"/>
          <w:sz w:val="12"/>
          <w:szCs w:val="12"/>
        </w:rPr>
      </w:pPr>
    </w:p>
    <w:p w:rsidR="00881EC7" w:rsidRPr="00356112" w:rsidRDefault="00881EC7" w:rsidP="002422CD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  <w:lang w:eastAsia="pt-PT"/>
        </w:rPr>
        <w:pict>
          <v:shape id="_x0000_s1031" type="#_x0000_t75" alt="http://t0.gstatic.com/images?q=tbn:LA0cr8aAqoddpM:http://www.dreamstime.com/open-door-cartoon-style-1-thumb1088507.jpg" href="http://images.google.pt/imgres?imgurl=http://www.dreamstime.com/open-door-cartoon-style-1-thumb1088507.jpg&amp;imgrefurl=http://www.dreamstime.com/royalty-free-stock-photography-open-door-cartoon-style-1-image1088507&amp;usg=__lLwDPFOpZVLaBFyrvfMfY0SQ6u0=&amp;h=350&amp;w=263&amp;sz=15&amp;hl=pt-PT&amp;start=1&amp;itbs=1&amp;tbnid=LA0cr8aAqoddpM:&amp;tbnh=120&amp;tbnw=90&amp;prev=/images?q=open+++cartoon&amp;hl=pt-PT&amp;gbv=2&amp;tbs=isch" style="position:absolute;left:0;text-align:left;margin-left:63.35pt;margin-top:-37.75pt;width:60.9pt;height:81.25pt;rotation:-573189fd;z-index:-251656192;visibility:visible" o:button="t">
            <v:fill o:detectmouseclick="t"/>
            <v:imagedata r:id="rId6" o:title=""/>
          </v:shape>
        </w:pict>
      </w:r>
      <w:r w:rsidRPr="00356112">
        <w:rPr>
          <w:rFonts w:ascii="Arial" w:hAnsi="Arial" w:cs="Arial"/>
          <w:b/>
          <w:bCs/>
          <w:sz w:val="24"/>
          <w:szCs w:val="24"/>
        </w:rPr>
        <w:t xml:space="preserve">Verbo </w:t>
      </w:r>
      <w:r>
        <w:rPr>
          <w:rFonts w:ascii="Arial" w:hAnsi="Arial" w:cs="Arial"/>
          <w:b/>
          <w:bCs/>
          <w:sz w:val="24"/>
          <w:szCs w:val="24"/>
        </w:rPr>
        <w:t>Abrir</w:t>
      </w:r>
      <w:r w:rsidRPr="00356112">
        <w:rPr>
          <w:rFonts w:ascii="Arial" w:hAnsi="Arial" w:cs="Arial"/>
          <w:b/>
          <w:bCs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color w:val="FF0000"/>
          <w:sz w:val="24"/>
          <w:szCs w:val="24"/>
        </w:rPr>
        <w:t>3ª</w:t>
      </w:r>
      <w:r w:rsidRPr="00356112">
        <w:rPr>
          <w:rFonts w:ascii="Arial" w:hAnsi="Arial" w:cs="Arial"/>
          <w:b/>
          <w:bCs/>
          <w:sz w:val="24"/>
          <w:szCs w:val="24"/>
        </w:rPr>
        <w:t xml:space="preserve"> Conjugação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19"/>
        <w:gridCol w:w="2120"/>
        <w:gridCol w:w="2119"/>
        <w:gridCol w:w="2120"/>
        <w:gridCol w:w="2120"/>
      </w:tblGrid>
      <w:tr w:rsidR="00881EC7" w:rsidRPr="00FA7D71">
        <w:tc>
          <w:tcPr>
            <w:tcW w:w="2119" w:type="dxa"/>
            <w:vMerge w:val="restart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Presente</w:t>
            </w:r>
          </w:p>
        </w:tc>
        <w:tc>
          <w:tcPr>
            <w:tcW w:w="6359" w:type="dxa"/>
            <w:gridSpan w:val="3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</w:t>
            </w:r>
          </w:p>
        </w:tc>
        <w:tc>
          <w:tcPr>
            <w:tcW w:w="2120" w:type="dxa"/>
            <w:vMerge w:val="restart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Futuro</w:t>
            </w:r>
          </w:p>
        </w:tc>
      </w:tr>
      <w:tr w:rsidR="00881EC7" w:rsidRPr="00FA7D71">
        <w:tc>
          <w:tcPr>
            <w:tcW w:w="2119" w:type="dxa"/>
            <w:vMerge/>
          </w:tcPr>
          <w:p w:rsidR="00881EC7" w:rsidRPr="00FA7D71" w:rsidRDefault="00881EC7" w:rsidP="00FA7D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perfeito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mais que perfeito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7D71">
              <w:rPr>
                <w:rFonts w:ascii="Arial" w:hAnsi="Arial" w:cs="Arial"/>
                <w:b/>
                <w:bCs/>
                <w:sz w:val="24"/>
                <w:szCs w:val="24"/>
              </w:rPr>
              <w:t>Pretérito imperfeito</w:t>
            </w:r>
          </w:p>
        </w:tc>
        <w:tc>
          <w:tcPr>
            <w:tcW w:w="2120" w:type="dxa"/>
            <w:vMerge/>
          </w:tcPr>
          <w:p w:rsidR="00881EC7" w:rsidRPr="00FA7D71" w:rsidRDefault="00881EC7" w:rsidP="00FA7D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Eu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Eu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Nós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Nós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Nós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Nós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Nós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Vós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Vós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Vós</w:t>
            </w:r>
          </w:p>
        </w:tc>
      </w:tr>
      <w:tr w:rsidR="00881EC7" w:rsidRPr="00FA7D71"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Eles</w:t>
            </w:r>
          </w:p>
        </w:tc>
        <w:tc>
          <w:tcPr>
            <w:tcW w:w="2119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Eles</w:t>
            </w:r>
          </w:p>
        </w:tc>
        <w:tc>
          <w:tcPr>
            <w:tcW w:w="2120" w:type="dxa"/>
          </w:tcPr>
          <w:p w:rsidR="00881EC7" w:rsidRPr="00FA7D71" w:rsidRDefault="00881EC7" w:rsidP="00FA7D71">
            <w:pPr>
              <w:spacing w:after="0" w:line="48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A7D7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Eles</w:t>
            </w:r>
          </w:p>
        </w:tc>
      </w:tr>
    </w:tbl>
    <w:p w:rsidR="00881EC7" w:rsidRPr="00D2638D" w:rsidRDefault="00881EC7" w:rsidP="00A10FA9">
      <w:pPr>
        <w:rPr>
          <w:rFonts w:ascii="Arial" w:hAnsi="Arial" w:cs="Arial"/>
          <w:sz w:val="24"/>
          <w:szCs w:val="24"/>
        </w:rPr>
      </w:pPr>
    </w:p>
    <w:sectPr w:rsidR="00881EC7" w:rsidRPr="00D2638D" w:rsidSect="00D2638D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38D"/>
    <w:rsid w:val="00057A52"/>
    <w:rsid w:val="002422CD"/>
    <w:rsid w:val="00356112"/>
    <w:rsid w:val="00390483"/>
    <w:rsid w:val="003A2D95"/>
    <w:rsid w:val="00771F45"/>
    <w:rsid w:val="008147EA"/>
    <w:rsid w:val="00881EC7"/>
    <w:rsid w:val="009C3BE7"/>
    <w:rsid w:val="00A10FA9"/>
    <w:rsid w:val="00B71A5F"/>
    <w:rsid w:val="00CC7489"/>
    <w:rsid w:val="00D2638D"/>
    <w:rsid w:val="00FA7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F4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2638D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56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11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56112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HeaderChar">
    <w:name w:val="Header Char"/>
    <w:basedOn w:val="DefaultParagraphFont"/>
    <w:link w:val="Header"/>
    <w:uiPriority w:val="99"/>
    <w:rsid w:val="00356112"/>
    <w:rPr>
      <w:rFonts w:ascii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276</Words>
  <Characters>1495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Modo indicativo</dc:title>
  <dc:subject/>
  <dc:creator>Ana Batista</dc:creator>
  <cp:keywords/>
  <dc:description/>
  <cp:lastModifiedBy>WindowsXP</cp:lastModifiedBy>
  <cp:revision>2</cp:revision>
  <dcterms:created xsi:type="dcterms:W3CDTF">2012-02-02T17:11:00Z</dcterms:created>
  <dcterms:modified xsi:type="dcterms:W3CDTF">2012-02-02T17:11:00Z</dcterms:modified>
</cp:coreProperties>
</file>